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4323B2" w:rsidP="00384E4B">
      <w:pPr>
        <w:rPr>
          <w:rFonts w:ascii="Arial" w:hAnsi="Arial" w:cs="Arial"/>
        </w:rPr>
      </w:pPr>
      <w:r w:rsidRPr="004323B2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0D1DC3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Page 2</w:t>
            </w:r>
            <w:r w:rsidR="00A339EE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V</w:t>
            </w:r>
            <w:r w:rsidR="009C654F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0D1D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faint</w:t>
            </w: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prove</w:t>
            </w: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represent</w:t>
            </w: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corrupt</w:t>
            </w: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hazard</w:t>
            </w: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unusual</w:t>
            </w: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crime</w:t>
            </w: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ridiculous</w:t>
            </w: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steal</w:t>
            </w: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lazy</w:t>
            </w: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forgive</w:t>
            </w: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defend</w:t>
            </w: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D1D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D1DC3" w:rsidRPr="009C3DEB" w:rsidRDefault="000D1DC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0D1DC3" w:rsidRDefault="000D1DC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0D1DC3" w:rsidRPr="009C3DEB" w:rsidRDefault="000D1D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1E5AF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1E5AF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1E5AF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1E5AF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9EE" w:rsidRDefault="00A339EE" w:rsidP="00814CB4">
      <w:r>
        <w:separator/>
      </w:r>
    </w:p>
  </w:endnote>
  <w:endnote w:type="continuationSeparator" w:id="1">
    <w:p w:rsidR="00A339EE" w:rsidRDefault="00A339EE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9EE" w:rsidRDefault="00A339EE" w:rsidP="00814CB4">
      <w:r>
        <w:separator/>
      </w:r>
    </w:p>
  </w:footnote>
  <w:footnote w:type="continuationSeparator" w:id="1">
    <w:p w:rsidR="00A339EE" w:rsidRDefault="00A339EE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A339EE">
      <w:rPr>
        <w:rFonts w:ascii="Times New Roman" w:hAnsi="Times New Roman"/>
        <w:color w:val="4F6228" w:themeColor="accent3" w:themeShade="80"/>
        <w:sz w:val="32"/>
        <w:szCs w:val="32"/>
      </w:rPr>
      <w:t>20 Community Resources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17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D1DC3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D1DC3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23B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339EE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0</TotalTime>
  <Pages>1</Pages>
  <Words>63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2009-05-22T01:57:00Z</cp:lastPrinted>
  <dcterms:created xsi:type="dcterms:W3CDTF">2009-05-31T21:04:00Z</dcterms:created>
  <dcterms:modified xsi:type="dcterms:W3CDTF">2009-05-31T21:04:00Z</dcterms:modified>
</cp:coreProperties>
</file>